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การแจ้งเคลื่อนย้ายอาคารตามมาตรา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7538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7538F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7538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D05BA0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การแจ้งเคลื่อนย้ายอาคารตามมาตรา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7538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7538F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7538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01:39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ส่วนโยธาองค์การบริหารส่วนตำบลลุงเขว้า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08:30 - 16:00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="00A4380F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ใดจะเคลื่อนย้ายอาคารโดยไ</w:t>
      </w:r>
      <w:r w:rsidR="00A4380F">
        <w:rPr>
          <w:rFonts w:asciiTheme="minorBidi" w:hAnsiTheme="minorBidi" w:hint="cs"/>
          <w:noProof/>
          <w:sz w:val="32"/>
          <w:szCs w:val="32"/>
          <w:cs/>
          <w:lang w:bidi="th-TH"/>
        </w:rPr>
        <w:t>ม่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ยื่นคําขอรับใบอนุญาตจากเจ</w:t>
      </w:r>
      <w:r w:rsidR="00A4380F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</w:t>
      </w:r>
      <w:r w:rsidR="00A4380F">
        <w:rPr>
          <w:rFonts w:asciiTheme="minorBidi" w:hAnsiTheme="minorBidi" w:hint="cs"/>
          <w:noProof/>
          <w:sz w:val="32"/>
          <w:szCs w:val="32"/>
          <w:cs/>
          <w:lang w:bidi="th-TH"/>
        </w:rPr>
        <w:t>ท้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องถิ่นก็ได</w:t>
      </w:r>
      <w:r w:rsidR="00A4380F">
        <w:rPr>
          <w:rFonts w:asciiTheme="minorBidi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โดยการแจ้ง</w:t>
      </w:r>
      <w:r w:rsidR="00A4380F">
        <w:rPr>
          <w:rFonts w:asciiTheme="minorBidi" w:hAnsiTheme="minorBidi" w:hint="cs"/>
          <w:noProof/>
          <w:sz w:val="32"/>
          <w:szCs w:val="32"/>
          <w:cs/>
          <w:lang w:bidi="th-TH"/>
        </w:rPr>
        <w:t>ต่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อเ</w:t>
      </w:r>
      <w:r w:rsidR="00A4380F">
        <w:rPr>
          <w:rFonts w:asciiTheme="minorBidi" w:hAnsiTheme="minorBidi" w:hint="cs"/>
          <w:noProof/>
          <w:sz w:val="32"/>
          <w:szCs w:val="32"/>
          <w:cs/>
          <w:lang w:bidi="th-TH"/>
        </w:rPr>
        <w:t>จ้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</w:t>
      </w:r>
      <w:r w:rsidR="00A4380F">
        <w:rPr>
          <w:rFonts w:asciiTheme="minorBidi" w:hAnsiTheme="minorBidi" w:hint="cs"/>
          <w:noProof/>
          <w:sz w:val="32"/>
          <w:szCs w:val="32"/>
          <w:cs/>
          <w:lang w:bidi="th-TH"/>
        </w:rPr>
        <w:t>ท้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องถิ่นตามมาตรา </w:t>
      </w:r>
      <w:r w:rsidRPr="000C2AAC">
        <w:rPr>
          <w:rFonts w:asciiTheme="minorBidi" w:hAnsiTheme="minorBidi"/>
          <w:noProof/>
          <w:sz w:val="32"/>
          <w:szCs w:val="32"/>
          <w:rtl/>
          <w:cs/>
        </w:rPr>
        <w:t>39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ทวิเมื่อผู้แจ้งได้ดำเนินการแจ้งแล้วเจ้าพนักงานท้องถิ่นต้องออกใบรับแจ้งตามแบบที่เจ้าพน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ักงาน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 xml:space="preserve">ท้องถิ่นกำหนดเพื่อเป็นหลัก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ทวิให้เจ้าพนักงานท้องถิ่นมีอำนาจสั่งให้ผู้แจ้งมาดำเนินการแก้ไขให้ถูกต้องหรือครบถ้วนภายใน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วันนับแต่วันที่ได้รับแจ้งคำสั่งดังกล่าวและภายใน </w:t>
      </w:r>
      <w:r w:rsidRPr="000C2AAC">
        <w:rPr>
          <w:rFonts w:asciiTheme="minorBidi" w:hAnsiTheme="minorBidi"/>
          <w:noProof/>
          <w:sz w:val="32"/>
          <w:szCs w:val="32"/>
        </w:rPr>
        <w:t>120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วันนับแต่วันที่ได้ออกใบรับแจ้งตามมาตรา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หรือนับแต่วันที่เริ่มการเคลื่อนย้ายอาคารตามที่ได้แจ้งไว้ถ้าเจ้าพนักงานท้องถิ่นได้ตรวจพบว่าการเคลื่อนย้าย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๓๙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ทวิทราบโดยเร็ว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แจ้งเคลื่อนย้ายอาคารจ่ายค่าธรรมเนียมและรับใบรับแจ้ง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7538F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7538F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7538F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7538F3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7538F3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องค์กรปกครองส่วนท้องถิ่นในพื้นที่ที่จะดำเนินการเคลื่อนย้าย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เจ้าพนักงานท้องถิ่นตรวจพิจารณาแบบแปลนและมีหนังสือแจ้งผู้ยื่นแจ้งทราบ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7538F3" w:rsidP="00452B6B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แบบการแจ้งเคลื่อนย้ายอาคารตามที่เจ้าพนักงานท้องถิ่นกำหนดกรอกข้อความให้ครบถ้วน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แจ้ง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กรณีนิติบุคคลเป็นเจ้าของที่ดิน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แผนผังบริเวณแบบแปลนและรายการประกอบแบบแปลน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รายการคำนวณโครงสร้างพร้อมลงลายมือชื่อเลขทะเบียนของวิศวกรผู้ออกแบบ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หนังสือแสดงความยินยอม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C0C95" w:rsidRDefault="006C0C9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C0C95" w:rsidRDefault="006C0C9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C0C95" w:rsidRDefault="006C0C9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C0C95" w:rsidRDefault="006C0C9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C0C95" w:rsidRDefault="006C0C9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7538F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6C0C9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7538F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7538F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7538F3" w:rsidRPr="000C2AAC" w:rsidTr="00A37108">
        <w:tc>
          <w:tcPr>
            <w:tcW w:w="1418" w:type="dxa"/>
          </w:tcPr>
          <w:p w:rsidR="007538F3" w:rsidRPr="000C2AAC" w:rsidRDefault="007538F3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7538F3" w:rsidRPr="000C2AAC" w:rsidRDefault="007538F3" w:rsidP="00A3710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7538F3" w:rsidRPr="000C2AAC" w:rsidTr="00A37108">
        <w:tc>
          <w:tcPr>
            <w:tcW w:w="1418" w:type="dxa"/>
          </w:tcPr>
          <w:p w:rsidR="007538F3" w:rsidRPr="000C2AAC" w:rsidRDefault="007538F3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7538F3" w:rsidRPr="000C2AAC" w:rsidRDefault="007538F3" w:rsidP="00A37108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7538F3" w:rsidRPr="000C2AAC" w:rsidTr="00A37108">
        <w:tc>
          <w:tcPr>
            <w:tcW w:w="1418" w:type="dxa"/>
          </w:tcPr>
          <w:p w:rsidR="007538F3" w:rsidRPr="000C2AAC" w:rsidRDefault="007538F3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7538F3" w:rsidRDefault="007538F3" w:rsidP="00A3710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7538F3" w:rsidRDefault="007538F3" w:rsidP="00A3710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7538F3" w:rsidRPr="000C2AAC" w:rsidRDefault="007538F3" w:rsidP="00A37108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7538F3" w:rsidRPr="000C2AAC" w:rsidTr="00A37108">
        <w:tc>
          <w:tcPr>
            <w:tcW w:w="1418" w:type="dxa"/>
          </w:tcPr>
          <w:p w:rsidR="007538F3" w:rsidRPr="000C2AAC" w:rsidRDefault="007538F3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7538F3" w:rsidRPr="000C2AAC" w:rsidRDefault="007538F3" w:rsidP="00A37108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7538F3" w:rsidRPr="000C2AAC" w:rsidTr="00A37108">
        <w:tc>
          <w:tcPr>
            <w:tcW w:w="1418" w:type="dxa"/>
          </w:tcPr>
          <w:p w:rsidR="007538F3" w:rsidRPr="000C2AAC" w:rsidRDefault="007538F3" w:rsidP="00A37108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7538F3" w:rsidRPr="000C2AAC" w:rsidRDefault="007538F3" w:rsidP="00A37108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AB9" w:rsidRDefault="00F93AB9" w:rsidP="00C81DB8">
      <w:pPr>
        <w:spacing w:after="0" w:line="240" w:lineRule="auto"/>
      </w:pPr>
      <w:r>
        <w:separator/>
      </w:r>
    </w:p>
  </w:endnote>
  <w:endnote w:type="continuationSeparator" w:id="1">
    <w:p w:rsidR="00F93AB9" w:rsidRDefault="00F93AB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AB9" w:rsidRDefault="00F93AB9" w:rsidP="00C81DB8">
      <w:pPr>
        <w:spacing w:after="0" w:line="240" w:lineRule="auto"/>
      </w:pPr>
      <w:r>
        <w:separator/>
      </w:r>
    </w:p>
  </w:footnote>
  <w:footnote w:type="continuationSeparator" w:id="1">
    <w:p w:rsidR="00F93AB9" w:rsidRDefault="00F93AB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05BA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327DD1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27DD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4904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7295D"/>
    <w:rsid w:val="00290086"/>
    <w:rsid w:val="00291120"/>
    <w:rsid w:val="002B2D62"/>
    <w:rsid w:val="002B3B12"/>
    <w:rsid w:val="002B4D3D"/>
    <w:rsid w:val="002C3E03"/>
    <w:rsid w:val="00313D38"/>
    <w:rsid w:val="003240F6"/>
    <w:rsid w:val="00327DD1"/>
    <w:rsid w:val="00352D56"/>
    <w:rsid w:val="00353030"/>
    <w:rsid w:val="00357299"/>
    <w:rsid w:val="00394708"/>
    <w:rsid w:val="003C25A4"/>
    <w:rsid w:val="003F489A"/>
    <w:rsid w:val="003F4A0D"/>
    <w:rsid w:val="00422EAB"/>
    <w:rsid w:val="004347C8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0C95"/>
    <w:rsid w:val="006C6C22"/>
    <w:rsid w:val="00707AED"/>
    <w:rsid w:val="00712638"/>
    <w:rsid w:val="007538F3"/>
    <w:rsid w:val="0075464F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380F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05BA0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1BC3"/>
    <w:rsid w:val="00EA6950"/>
    <w:rsid w:val="00EB5853"/>
    <w:rsid w:val="00EC08A9"/>
    <w:rsid w:val="00EF0DAF"/>
    <w:rsid w:val="00F028A3"/>
    <w:rsid w:val="00F064C0"/>
    <w:rsid w:val="00F40C6A"/>
    <w:rsid w:val="00F5490C"/>
    <w:rsid w:val="00F62F55"/>
    <w:rsid w:val="00F8122B"/>
    <w:rsid w:val="00F93AB9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658</TotalTime>
  <Pages>8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86</cp:revision>
  <cp:lastPrinted>2015-08-20T07:15:00Z</cp:lastPrinted>
  <dcterms:created xsi:type="dcterms:W3CDTF">2015-04-23T03:41:00Z</dcterms:created>
  <dcterms:modified xsi:type="dcterms:W3CDTF">2015-08-20T07:15:00Z</dcterms:modified>
</cp:coreProperties>
</file>